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ADEF8" w14:textId="037518B9" w:rsidR="00887DD8" w:rsidRPr="00285623" w:rsidRDefault="00887DD8" w:rsidP="00887DD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285623">
        <w:rPr>
          <w:rFonts w:ascii="Arial" w:hAnsi="Arial" w:cs="Arial"/>
          <w:b/>
          <w:noProof/>
          <w:sz w:val="24"/>
        </w:rPr>
        <w:t>3GPP TSG-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TSG/WGRef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SA5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Pr="00285623">
        <w:rPr>
          <w:rFonts w:ascii="Arial" w:hAnsi="Arial" w:cs="Arial"/>
          <w:b/>
          <w:noProof/>
          <w:sz w:val="24"/>
        </w:rPr>
        <w:t xml:space="preserve"> Meeting #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MtgSeq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1</w:t>
      </w:r>
      <w:r w:rsidR="00EF46D8" w:rsidRPr="00285623">
        <w:rPr>
          <w:rFonts w:ascii="Arial" w:hAnsi="Arial" w:cs="Arial"/>
          <w:b/>
          <w:noProof/>
          <w:sz w:val="24"/>
        </w:rPr>
        <w:t>5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="00FB2432">
        <w:rPr>
          <w:rFonts w:ascii="Arial" w:hAnsi="Arial" w:cs="Arial"/>
          <w:b/>
          <w:noProof/>
          <w:sz w:val="24"/>
        </w:rPr>
        <w:t>9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MtgTitle  \* MERGEFORMAT </w:instrText>
      </w:r>
      <w:r w:rsidRPr="00285623">
        <w:rPr>
          <w:rFonts w:ascii="Arial" w:hAnsi="Arial" w:cs="Arial"/>
        </w:rPr>
        <w:fldChar w:fldCharType="end"/>
      </w:r>
      <w:r w:rsidRPr="00285623">
        <w:rPr>
          <w:rFonts w:ascii="Arial" w:hAnsi="Arial" w:cs="Arial"/>
          <w:b/>
          <w:i/>
          <w:noProof/>
          <w:sz w:val="28"/>
        </w:rPr>
        <w:tab/>
      </w:r>
      <w:r w:rsidR="001F595E" w:rsidRPr="00285623">
        <w:rPr>
          <w:rFonts w:ascii="Arial" w:hAnsi="Arial" w:cs="Arial"/>
          <w:b/>
          <w:bCs/>
          <w:noProof/>
          <w:sz w:val="24"/>
        </w:rPr>
        <w:t>S5-2</w:t>
      </w:r>
      <w:r w:rsidR="00FB2432">
        <w:rPr>
          <w:rFonts w:ascii="Arial" w:hAnsi="Arial" w:cs="Arial"/>
          <w:b/>
          <w:bCs/>
          <w:noProof/>
          <w:sz w:val="24"/>
        </w:rPr>
        <w:t>5</w:t>
      </w:r>
      <w:r w:rsidR="001023B0">
        <w:rPr>
          <w:rFonts w:ascii="Arial" w:hAnsi="Arial" w:cs="Arial"/>
          <w:b/>
          <w:bCs/>
          <w:noProof/>
          <w:sz w:val="24"/>
        </w:rPr>
        <w:t>0104</w:t>
      </w:r>
    </w:p>
    <w:p w14:paraId="4EE87E40" w14:textId="3DE7BD97" w:rsidR="00D326A4" w:rsidRPr="00285623" w:rsidRDefault="00010DC9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285623">
        <w:rPr>
          <w:rFonts w:ascii="Arial" w:hAnsi="Arial" w:cs="Arial"/>
          <w:b/>
          <w:noProof/>
          <w:sz w:val="24"/>
        </w:rPr>
        <w:t>1</w:t>
      </w:r>
      <w:r w:rsidR="0028369B">
        <w:rPr>
          <w:rFonts w:ascii="Arial" w:hAnsi="Arial" w:cs="Arial"/>
          <w:b/>
          <w:noProof/>
          <w:sz w:val="24"/>
        </w:rPr>
        <w:t>7</w:t>
      </w:r>
      <w:r w:rsidR="006F3D14" w:rsidRPr="00285623">
        <w:rPr>
          <w:rFonts w:ascii="Arial" w:hAnsi="Arial" w:cs="Arial"/>
          <w:b/>
          <w:noProof/>
          <w:sz w:val="24"/>
        </w:rPr>
        <w:t xml:space="preserve"> - </w:t>
      </w:r>
      <w:r w:rsidR="0028369B">
        <w:rPr>
          <w:rFonts w:ascii="Arial" w:hAnsi="Arial" w:cs="Arial"/>
          <w:b/>
          <w:noProof/>
          <w:sz w:val="24"/>
        </w:rPr>
        <w:t>21</w:t>
      </w:r>
      <w:r w:rsidR="006F3D14" w:rsidRPr="00285623">
        <w:rPr>
          <w:rFonts w:ascii="Arial" w:hAnsi="Arial" w:cs="Arial"/>
          <w:b/>
          <w:noProof/>
          <w:sz w:val="24"/>
        </w:rPr>
        <w:t xml:space="preserve"> </w:t>
      </w:r>
      <w:r w:rsidR="0028369B">
        <w:rPr>
          <w:rFonts w:ascii="Arial" w:hAnsi="Arial" w:cs="Arial"/>
          <w:b/>
          <w:noProof/>
          <w:sz w:val="24"/>
        </w:rPr>
        <w:t>February</w:t>
      </w:r>
      <w:r w:rsidR="006F3D14" w:rsidRPr="00285623">
        <w:rPr>
          <w:rFonts w:ascii="Arial" w:hAnsi="Arial" w:cs="Arial"/>
          <w:b/>
          <w:noProof/>
          <w:sz w:val="24"/>
        </w:rPr>
        <w:t xml:space="preserve"> 202</w:t>
      </w:r>
      <w:r w:rsidR="0028369B">
        <w:rPr>
          <w:rFonts w:ascii="Arial" w:hAnsi="Arial" w:cs="Arial"/>
          <w:b/>
          <w:noProof/>
          <w:sz w:val="24"/>
        </w:rPr>
        <w:t>5</w:t>
      </w:r>
      <w:r w:rsidR="006F3D14" w:rsidRPr="00285623">
        <w:rPr>
          <w:rFonts w:ascii="Arial" w:hAnsi="Arial" w:cs="Arial"/>
          <w:b/>
          <w:noProof/>
          <w:sz w:val="24"/>
        </w:rPr>
        <w:t xml:space="preserve">, </w:t>
      </w:r>
      <w:r w:rsidR="0028369B">
        <w:rPr>
          <w:rFonts w:ascii="Arial" w:hAnsi="Arial" w:cs="Arial"/>
          <w:b/>
          <w:noProof/>
          <w:sz w:val="24"/>
        </w:rPr>
        <w:t>Sophia Antipolis</w:t>
      </w:r>
      <w:r w:rsidR="00AF1411" w:rsidRPr="00285623">
        <w:rPr>
          <w:rFonts w:ascii="Arial" w:hAnsi="Arial" w:cs="Arial"/>
          <w:b/>
          <w:noProof/>
          <w:sz w:val="24"/>
        </w:rPr>
        <w:t xml:space="preserve">, </w:t>
      </w:r>
      <w:r w:rsidR="0028369B">
        <w:rPr>
          <w:rFonts w:ascii="Arial" w:hAnsi="Arial" w:cs="Arial"/>
          <w:b/>
          <w:noProof/>
          <w:sz w:val="24"/>
        </w:rPr>
        <w:t>France</w:t>
      </w:r>
      <w:r w:rsidR="002152B4" w:rsidRPr="00285623">
        <w:rPr>
          <w:rFonts w:ascii="Arial" w:hAnsi="Arial" w:cs="Arial"/>
          <w:b/>
          <w:noProof/>
          <w:sz w:val="24"/>
        </w:rPr>
        <w:t xml:space="preserve">              </w:t>
      </w:r>
    </w:p>
    <w:p w14:paraId="484032E5" w14:textId="77777777" w:rsidR="000B7043" w:rsidRPr="00285623" w:rsidRDefault="002152B4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285623">
        <w:rPr>
          <w:rFonts w:ascii="Arial" w:hAnsi="Arial" w:cs="Arial"/>
          <w:b/>
          <w:noProof/>
          <w:sz w:val="24"/>
        </w:rPr>
        <w:t xml:space="preserve">                                                                    </w:t>
      </w:r>
    </w:p>
    <w:p w14:paraId="61ED4645" w14:textId="522045FD" w:rsidR="000B7043" w:rsidRPr="0028562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="00301650" w:rsidRPr="00285623">
        <w:rPr>
          <w:rFonts w:ascii="Arial" w:hAnsi="Arial" w:cs="Arial"/>
          <w:b/>
          <w:lang w:val="en-US"/>
        </w:rPr>
        <w:tab/>
      </w:r>
      <w:r w:rsidR="00EF46D8" w:rsidRPr="00285623">
        <w:rPr>
          <w:rFonts w:ascii="Arial" w:hAnsi="Arial" w:cs="Arial"/>
          <w:b/>
          <w:lang w:val="en-US"/>
        </w:rPr>
        <w:t>Ericsson</w:t>
      </w:r>
      <w:r w:rsidR="0028369B">
        <w:rPr>
          <w:rFonts w:ascii="Arial" w:hAnsi="Arial" w:cs="Arial"/>
          <w:b/>
          <w:lang w:val="en-US"/>
        </w:rPr>
        <w:t xml:space="preserve"> Hungary</w:t>
      </w:r>
    </w:p>
    <w:p w14:paraId="66AD9F0E" w14:textId="043AB96E" w:rsidR="006E3F8A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="00CA1855" w:rsidRPr="00285623">
        <w:rPr>
          <w:rFonts w:ascii="Arial" w:hAnsi="Arial" w:cs="Arial"/>
          <w:b/>
        </w:rPr>
        <w:tab/>
      </w:r>
      <w:r w:rsidR="00591E4B" w:rsidRPr="00285623">
        <w:rPr>
          <w:rFonts w:ascii="Arial" w:hAnsi="Arial" w:cs="Arial"/>
          <w:b/>
        </w:rPr>
        <w:t>Discussion paper</w:t>
      </w:r>
      <w:r w:rsidR="0028369B">
        <w:rPr>
          <w:rFonts w:ascii="Arial" w:hAnsi="Arial" w:cs="Arial"/>
          <w:b/>
        </w:rPr>
        <w:t>:</w:t>
      </w:r>
      <w:r w:rsidR="00EF0DEF">
        <w:rPr>
          <w:rFonts w:ascii="Arial" w:hAnsi="Arial" w:cs="Arial"/>
          <w:b/>
        </w:rPr>
        <w:t xml:space="preserve"> </w:t>
      </w:r>
      <w:r w:rsidR="003428AD">
        <w:rPr>
          <w:rFonts w:ascii="Arial" w:hAnsi="Arial" w:cs="Arial"/>
          <w:b/>
        </w:rPr>
        <w:t>Clarify of usage of DnPrefix</w:t>
      </w:r>
    </w:p>
    <w:p w14:paraId="2DBBBBB2" w14:textId="69D02B4B" w:rsidR="000B7043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="00CD5630" w:rsidRPr="00285623">
        <w:rPr>
          <w:rFonts w:ascii="Arial" w:hAnsi="Arial" w:cs="Arial"/>
          <w:b/>
          <w:lang w:val="pt-BR"/>
        </w:rPr>
        <w:tab/>
        <w:t xml:space="preserve"> </w:t>
      </w:r>
      <w:r w:rsidR="00DE0BE2" w:rsidRPr="00285623">
        <w:rPr>
          <w:rFonts w:ascii="Arial" w:hAnsi="Arial" w:cs="Arial"/>
          <w:b/>
          <w:lang w:val="pt-BR"/>
        </w:rPr>
        <w:t xml:space="preserve"> </w:t>
      </w:r>
      <w:r w:rsidR="00301650" w:rsidRPr="00285623">
        <w:rPr>
          <w:rFonts w:ascii="Arial" w:hAnsi="Arial" w:cs="Arial"/>
          <w:b/>
          <w:lang w:val="pt-BR"/>
        </w:rPr>
        <w:t xml:space="preserve"> </w:t>
      </w:r>
      <w:r w:rsidR="002A1708">
        <w:rPr>
          <w:rFonts w:ascii="Arial" w:hAnsi="Arial" w:cs="Arial"/>
          <w:b/>
          <w:lang w:val="pt-BR"/>
        </w:rPr>
        <w:t>Endorsement</w:t>
      </w:r>
    </w:p>
    <w:p w14:paraId="161C6CD0" w14:textId="1B46BC66" w:rsidR="000B7043" w:rsidRPr="00285623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 w:rsidR="001023B0">
        <w:rPr>
          <w:rFonts w:ascii="Arial" w:hAnsi="Arial" w:cs="Arial"/>
          <w:b/>
          <w:lang w:val="pt-BR"/>
        </w:rPr>
        <w:t>6.4.5</w:t>
      </w:r>
    </w:p>
    <w:p w14:paraId="5B87368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 xml:space="preserve">Decision/action </w:t>
      </w:r>
      <w:r w:rsidR="00CD5630" w:rsidRPr="00285623">
        <w:rPr>
          <w:rFonts w:cs="Arial"/>
        </w:rPr>
        <w:t>requested.</w:t>
      </w:r>
    </w:p>
    <w:p w14:paraId="6D4410D7" w14:textId="11A785D4" w:rsidR="000B7043" w:rsidRPr="0028562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</w:t>
      </w:r>
      <w:r w:rsidR="00B36E44">
        <w:rPr>
          <w:rFonts w:ascii="Arial" w:hAnsi="Arial" w:cs="Arial"/>
          <w:b/>
          <w:i/>
        </w:rPr>
        <w:t>endorse</w:t>
      </w:r>
      <w:r w:rsidRPr="00285623">
        <w:rPr>
          <w:rFonts w:ascii="Arial" w:hAnsi="Arial" w:cs="Arial"/>
          <w:b/>
          <w:i/>
        </w:rPr>
        <w:t xml:space="preserve"> the proposal.</w:t>
      </w:r>
    </w:p>
    <w:p w14:paraId="6746F79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57F966CC" w14:textId="77777777" w:rsidR="003428AD" w:rsidRPr="00285623" w:rsidRDefault="003428AD" w:rsidP="003428AD">
      <w:pPr>
        <w:ind w:left="1170" w:hanging="1170"/>
        <w:rPr>
          <w:rFonts w:ascii="Arial" w:hAnsi="Arial" w:cs="Arial"/>
          <w:color w:val="000000"/>
        </w:rPr>
      </w:pPr>
      <w:r w:rsidRPr="00285623">
        <w:rPr>
          <w:rFonts w:ascii="Arial" w:hAnsi="Arial" w:cs="Arial"/>
          <w:color w:val="000000"/>
        </w:rPr>
        <w:t xml:space="preserve">[1] </w:t>
      </w:r>
      <w:r w:rsidRPr="00285623">
        <w:rPr>
          <w:rFonts w:ascii="Arial" w:hAnsi="Arial" w:cs="Arial"/>
          <w:color w:val="000000"/>
        </w:rPr>
        <w:tab/>
      </w:r>
      <w:r w:rsidRPr="0028369B">
        <w:rPr>
          <w:rFonts w:ascii="Arial" w:hAnsi="Arial" w:cs="Arial"/>
          <w:color w:val="000000"/>
        </w:rPr>
        <w:t>3GPP</w:t>
      </w:r>
      <w:r w:rsidRPr="0028369B">
        <w:rPr>
          <w:rFonts w:ascii="Arial" w:hAnsi="Arial" w:cs="Arial"/>
          <w:b/>
          <w:bCs/>
          <w:color w:val="000000"/>
        </w:rPr>
        <w:t xml:space="preserve"> </w:t>
      </w:r>
      <w:r w:rsidRPr="00587B79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32.156 </w:t>
      </w:r>
      <w:r w:rsidRPr="00224AF0">
        <w:rPr>
          <w:rFonts w:ascii="Arial" w:hAnsi="Arial" w:cs="Arial"/>
          <w:color w:val="000000"/>
        </w:rPr>
        <w:t>Model repertoire</w:t>
      </w:r>
    </w:p>
    <w:p w14:paraId="15E9741B" w14:textId="0E54A996" w:rsidR="003428AD" w:rsidRPr="00285623" w:rsidRDefault="003428AD" w:rsidP="003428AD">
      <w:pPr>
        <w:ind w:left="1170" w:hanging="1170"/>
        <w:rPr>
          <w:rFonts w:ascii="Arial" w:hAnsi="Arial" w:cs="Arial"/>
          <w:color w:val="000000"/>
        </w:rPr>
      </w:pPr>
      <w:r w:rsidRPr="00285623">
        <w:rPr>
          <w:rFonts w:ascii="Arial" w:hAnsi="Arial" w:cs="Arial"/>
          <w:color w:val="000000"/>
        </w:rPr>
        <w:t>[</w:t>
      </w:r>
      <w:r>
        <w:rPr>
          <w:rFonts w:ascii="Arial" w:hAnsi="Arial" w:cs="Arial"/>
          <w:color w:val="000000"/>
        </w:rPr>
        <w:t>2</w:t>
      </w:r>
      <w:r w:rsidRPr="00285623">
        <w:rPr>
          <w:rFonts w:ascii="Arial" w:hAnsi="Arial" w:cs="Arial"/>
          <w:color w:val="000000"/>
        </w:rPr>
        <w:t xml:space="preserve">] </w:t>
      </w:r>
      <w:r w:rsidRPr="00285623">
        <w:rPr>
          <w:rFonts w:ascii="Arial" w:hAnsi="Arial" w:cs="Arial"/>
          <w:color w:val="000000"/>
        </w:rPr>
        <w:tab/>
      </w:r>
      <w:r w:rsidRPr="0028369B">
        <w:rPr>
          <w:rFonts w:ascii="Arial" w:hAnsi="Arial" w:cs="Arial"/>
          <w:color w:val="000000"/>
        </w:rPr>
        <w:t>3GPP</w:t>
      </w:r>
      <w:r w:rsidRPr="0028369B">
        <w:rPr>
          <w:rFonts w:ascii="Arial" w:hAnsi="Arial" w:cs="Arial"/>
          <w:b/>
          <w:bCs/>
          <w:color w:val="000000"/>
        </w:rPr>
        <w:t xml:space="preserve"> </w:t>
      </w:r>
      <w:r w:rsidRPr="00587B79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32.300 </w:t>
      </w:r>
      <w:r w:rsidRPr="003428AD">
        <w:rPr>
          <w:rFonts w:ascii="Arial" w:hAnsi="Arial" w:cs="Arial"/>
          <w:color w:val="000000"/>
        </w:rPr>
        <w:t>Name convention for managed objects</w:t>
      </w:r>
    </w:p>
    <w:p w14:paraId="47D66201" w14:textId="77777777" w:rsidR="0003673A" w:rsidRPr="00285623" w:rsidRDefault="000B7043" w:rsidP="000E4D85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7460AE8F" w14:textId="2515DAF6" w:rsidR="00A659D6" w:rsidRDefault="00A659D6" w:rsidP="00A659D6">
      <w:pPr>
        <w:rPr>
          <w:rFonts w:ascii="Arial" w:hAnsi="Arial" w:cs="Arial"/>
        </w:rPr>
      </w:pPr>
      <w:r w:rsidRPr="00285623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1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224AF0">
        <w:rPr>
          <w:rFonts w:ascii="Arial" w:hAnsi="Arial" w:cs="Arial"/>
        </w:rPr>
        <w:t>Different implementations use D</w:t>
      </w:r>
      <w:r w:rsidR="00324D8D">
        <w:rPr>
          <w:rFonts w:ascii="Arial" w:hAnsi="Arial" w:cs="Arial"/>
        </w:rPr>
        <w:t>N</w:t>
      </w:r>
      <w:r w:rsidR="00F01FA5">
        <w:rPr>
          <w:rFonts w:ascii="Arial" w:hAnsi="Arial" w:cs="Arial"/>
        </w:rPr>
        <w:t xml:space="preserve"> data type</w:t>
      </w:r>
      <w:r w:rsidR="00224AF0">
        <w:rPr>
          <w:rFonts w:ascii="Arial" w:hAnsi="Arial" w:cs="Arial"/>
        </w:rPr>
        <w:t xml:space="preserve"> differently</w:t>
      </w:r>
      <w:r w:rsidR="00DB2B39">
        <w:rPr>
          <w:rFonts w:ascii="Arial" w:hAnsi="Arial" w:cs="Arial"/>
        </w:rPr>
        <w:t xml:space="preserve"> </w:t>
      </w:r>
    </w:p>
    <w:p w14:paraId="2831AD1A" w14:textId="77777777" w:rsidR="00224AF0" w:rsidRDefault="00224AF0" w:rsidP="00A659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was discovered that different implementations use the type DN (distinguished name) in different ways. </w:t>
      </w:r>
    </w:p>
    <w:p w14:paraId="191DCB8E" w14:textId="439AE435" w:rsidR="00224AF0" w:rsidRPr="00224AF0" w:rsidRDefault="00224AF0" w:rsidP="00224AF0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</w:rPr>
      </w:pPr>
      <w:r w:rsidRPr="00224AF0">
        <w:rPr>
          <w:rFonts w:ascii="Arial" w:hAnsi="Arial" w:cs="Arial"/>
        </w:rPr>
        <w:t>Some populate it with a full DN including both the DnPrefix and a LocalDN (LDN)</w:t>
      </w:r>
    </w:p>
    <w:p w14:paraId="5AB56A7A" w14:textId="0102A824" w:rsidR="00224AF0" w:rsidRPr="00224AF0" w:rsidRDefault="00224AF0" w:rsidP="00224AF0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</w:rPr>
      </w:pPr>
      <w:r w:rsidRPr="00224AF0">
        <w:rPr>
          <w:rFonts w:ascii="Arial" w:hAnsi="Arial" w:cs="Arial"/>
        </w:rPr>
        <w:t>Some only include an LDN</w:t>
      </w:r>
      <w:r>
        <w:rPr>
          <w:rFonts w:ascii="Arial" w:hAnsi="Arial" w:cs="Arial"/>
        </w:rPr>
        <w:t xml:space="preserve"> utilizing </w:t>
      </w:r>
      <w:r w:rsidR="003428AD">
        <w:rPr>
          <w:rFonts w:ascii="Arial" w:hAnsi="Arial" w:cs="Arial"/>
        </w:rPr>
        <w:t xml:space="preserve">the fact </w:t>
      </w:r>
      <w:r>
        <w:rPr>
          <w:rFonts w:ascii="Arial" w:hAnsi="Arial" w:cs="Arial"/>
        </w:rPr>
        <w:t xml:space="preserve">that all </w:t>
      </w:r>
      <w:r w:rsidR="003428AD">
        <w:rPr>
          <w:rFonts w:ascii="Arial" w:hAnsi="Arial" w:cs="Arial"/>
        </w:rPr>
        <w:t>attributes with type DN actually refer to MOIs under the same root MOI ManagedElement/Subnetwork. In this case including the DnPrefix is not needed, not useful.</w:t>
      </w:r>
    </w:p>
    <w:p w14:paraId="3D36D974" w14:textId="379B6835" w:rsidR="003428AD" w:rsidRDefault="003428AD" w:rsidP="00A659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32.156 definition of </w:t>
      </w:r>
      <w:r w:rsidR="00F01FA5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DN data type does not clearly decide between Full-DN or LDN. Furthermore even for a Full DN</w:t>
      </w:r>
      <w:r w:rsidR="00F01FA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it is allowed to define a nullPrefix.</w:t>
      </w:r>
    </w:p>
    <w:p w14:paraId="1914A99C" w14:textId="491C2017" w:rsidR="004E405A" w:rsidRPr="00FD158D" w:rsidRDefault="003428AD" w:rsidP="00A659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 consumer’s need to know when writing or reading a DN-typed attribute whether a full DN or an LDN should be used. </w:t>
      </w:r>
    </w:p>
    <w:p w14:paraId="02D2A102" w14:textId="1CC4AD1A" w:rsidR="00175770" w:rsidRPr="00285623" w:rsidRDefault="005D21BA" w:rsidP="00175770">
      <w:pPr>
        <w:pStyle w:val="Heading1"/>
        <w:rPr>
          <w:rFonts w:cs="Arial"/>
        </w:rPr>
      </w:pPr>
      <w:r>
        <w:rPr>
          <w:rFonts w:cs="Arial"/>
        </w:rPr>
        <w:t>4</w:t>
      </w:r>
      <w:r w:rsidR="00175770" w:rsidRPr="00285623">
        <w:rPr>
          <w:rFonts w:cs="Arial"/>
        </w:rPr>
        <w:tab/>
      </w:r>
      <w:r w:rsidR="007F5CE9" w:rsidRPr="00285623">
        <w:rPr>
          <w:rFonts w:cs="Arial"/>
        </w:rPr>
        <w:t>Detailed proposal</w:t>
      </w:r>
    </w:p>
    <w:p w14:paraId="71BE6670" w14:textId="19AD033F" w:rsidR="002023C1" w:rsidRPr="002023C1" w:rsidRDefault="002023C1" w:rsidP="00E5354A">
      <w:pPr>
        <w:rPr>
          <w:rFonts w:ascii="Arial" w:hAnsi="Arial" w:cs="Arial"/>
        </w:rPr>
      </w:pPr>
      <w:r w:rsidRPr="002023C1">
        <w:rPr>
          <w:rFonts w:ascii="Arial" w:hAnsi="Arial" w:cs="Arial"/>
        </w:rPr>
        <w:t>The group is requested to endorse the below recommendations.</w:t>
      </w:r>
    </w:p>
    <w:p w14:paraId="740F5142" w14:textId="7C3754D5" w:rsidR="00E5354A" w:rsidRPr="00B36E44" w:rsidRDefault="00E5354A" w:rsidP="00E5354A">
      <w:r>
        <w:rPr>
          <w:rFonts w:ascii="Arial" w:hAnsi="Arial" w:cs="Arial"/>
          <w:b/>
          <w:bCs/>
        </w:rPr>
        <w:t>Recommendation</w:t>
      </w:r>
      <w:r w:rsidRPr="0028562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3428AD">
        <w:rPr>
          <w:rFonts w:ascii="Arial" w:hAnsi="Arial" w:cs="Arial"/>
        </w:rPr>
        <w:t>The Producer shall have a method to indicate whether it uses Full DNs or LDNs for attribute</w:t>
      </w:r>
      <w:r w:rsidR="00324D8D">
        <w:rPr>
          <w:rFonts w:ascii="Arial" w:hAnsi="Arial" w:cs="Arial"/>
        </w:rPr>
        <w:t>s</w:t>
      </w:r>
      <w:r w:rsidR="003428AD">
        <w:rPr>
          <w:rFonts w:ascii="Arial" w:hAnsi="Arial" w:cs="Arial"/>
        </w:rPr>
        <w:t xml:space="preserve"> of the type DN.</w:t>
      </w:r>
    </w:p>
    <w:p w14:paraId="24C2206F" w14:textId="4FD68FA6" w:rsidR="00B36E44" w:rsidRDefault="00B36E44" w:rsidP="00B36E44"/>
    <w:sectPr w:rsidR="00B36E4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06364" w14:textId="77777777" w:rsidR="00691F79" w:rsidRDefault="00691F79">
      <w:r>
        <w:separator/>
      </w:r>
    </w:p>
  </w:endnote>
  <w:endnote w:type="continuationSeparator" w:id="0">
    <w:p w14:paraId="6FC9E08F" w14:textId="77777777" w:rsidR="00691F79" w:rsidRDefault="00691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DD219" w14:textId="77777777" w:rsidR="00691F79" w:rsidRDefault="00691F79">
      <w:r>
        <w:separator/>
      </w:r>
    </w:p>
  </w:footnote>
  <w:footnote w:type="continuationSeparator" w:id="0">
    <w:p w14:paraId="74F98DCD" w14:textId="77777777" w:rsidR="00691F79" w:rsidRDefault="00691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60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57F83"/>
    <w:multiLevelType w:val="hybridMultilevel"/>
    <w:tmpl w:val="31EA2428"/>
    <w:lvl w:ilvl="0" w:tplc="DAD813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B646B"/>
    <w:multiLevelType w:val="hybridMultilevel"/>
    <w:tmpl w:val="379A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406AFE"/>
    <w:multiLevelType w:val="hybridMultilevel"/>
    <w:tmpl w:val="E4E0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80422"/>
    <w:multiLevelType w:val="hybridMultilevel"/>
    <w:tmpl w:val="3E38394C"/>
    <w:lvl w:ilvl="0" w:tplc="259AF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83593E"/>
    <w:multiLevelType w:val="hybridMultilevel"/>
    <w:tmpl w:val="BBB6B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941407">
    <w:abstractNumId w:val="4"/>
  </w:num>
  <w:num w:numId="2" w16cid:durableId="193814971">
    <w:abstractNumId w:val="2"/>
  </w:num>
  <w:num w:numId="3" w16cid:durableId="281033610">
    <w:abstractNumId w:val="1"/>
  </w:num>
  <w:num w:numId="4" w16cid:durableId="1325236076">
    <w:abstractNumId w:val="0"/>
  </w:num>
  <w:num w:numId="5" w16cid:durableId="884100027">
    <w:abstractNumId w:val="3"/>
  </w:num>
  <w:num w:numId="6" w16cid:durableId="268780925">
    <w:abstractNumId w:val="6"/>
  </w:num>
  <w:num w:numId="7" w16cid:durableId="216207231">
    <w:abstractNumId w:val="8"/>
  </w:num>
  <w:num w:numId="8" w16cid:durableId="1291665888">
    <w:abstractNumId w:val="5"/>
  </w:num>
  <w:num w:numId="9" w16cid:durableId="2094276972">
    <w:abstractNumId w:val="9"/>
  </w:num>
  <w:num w:numId="10" w16cid:durableId="36433420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429"/>
    <w:rsid w:val="0000779C"/>
    <w:rsid w:val="00007802"/>
    <w:rsid w:val="000078F8"/>
    <w:rsid w:val="00010DC9"/>
    <w:rsid w:val="0001209C"/>
    <w:rsid w:val="0001264C"/>
    <w:rsid w:val="00012728"/>
    <w:rsid w:val="0001296D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72E5"/>
    <w:rsid w:val="0001759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7B0A"/>
    <w:rsid w:val="000301CE"/>
    <w:rsid w:val="000303CA"/>
    <w:rsid w:val="00030477"/>
    <w:rsid w:val="000308D2"/>
    <w:rsid w:val="00030A59"/>
    <w:rsid w:val="00031406"/>
    <w:rsid w:val="000315E9"/>
    <w:rsid w:val="00031B8F"/>
    <w:rsid w:val="000324AC"/>
    <w:rsid w:val="0003267B"/>
    <w:rsid w:val="00033CA9"/>
    <w:rsid w:val="00033DD7"/>
    <w:rsid w:val="000344B8"/>
    <w:rsid w:val="000345D9"/>
    <w:rsid w:val="00034658"/>
    <w:rsid w:val="000348EB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451"/>
    <w:rsid w:val="00044F64"/>
    <w:rsid w:val="00044F6D"/>
    <w:rsid w:val="000451C1"/>
    <w:rsid w:val="00046426"/>
    <w:rsid w:val="00046825"/>
    <w:rsid w:val="000477B0"/>
    <w:rsid w:val="0004783E"/>
    <w:rsid w:val="0004787E"/>
    <w:rsid w:val="00047F7B"/>
    <w:rsid w:val="00050578"/>
    <w:rsid w:val="0005061E"/>
    <w:rsid w:val="00051012"/>
    <w:rsid w:val="00052196"/>
    <w:rsid w:val="00052523"/>
    <w:rsid w:val="000532C8"/>
    <w:rsid w:val="00053650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481"/>
    <w:rsid w:val="000601A4"/>
    <w:rsid w:val="0006085B"/>
    <w:rsid w:val="00060977"/>
    <w:rsid w:val="00060BF3"/>
    <w:rsid w:val="00060F3A"/>
    <w:rsid w:val="00060F55"/>
    <w:rsid w:val="00062AFD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66F6"/>
    <w:rsid w:val="00066767"/>
    <w:rsid w:val="0006740C"/>
    <w:rsid w:val="00067AAC"/>
    <w:rsid w:val="00067B36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724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BA9"/>
    <w:rsid w:val="00080130"/>
    <w:rsid w:val="000808F3"/>
    <w:rsid w:val="00080DA3"/>
    <w:rsid w:val="00081D55"/>
    <w:rsid w:val="00081F7A"/>
    <w:rsid w:val="00082229"/>
    <w:rsid w:val="000828D7"/>
    <w:rsid w:val="00083051"/>
    <w:rsid w:val="00083F63"/>
    <w:rsid w:val="00083FFD"/>
    <w:rsid w:val="00084579"/>
    <w:rsid w:val="00084875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958"/>
    <w:rsid w:val="00091E9A"/>
    <w:rsid w:val="00092634"/>
    <w:rsid w:val="0009301C"/>
    <w:rsid w:val="00093615"/>
    <w:rsid w:val="0009362E"/>
    <w:rsid w:val="00093AA8"/>
    <w:rsid w:val="00094446"/>
    <w:rsid w:val="000948BF"/>
    <w:rsid w:val="00095043"/>
    <w:rsid w:val="000A0FA7"/>
    <w:rsid w:val="000A1052"/>
    <w:rsid w:val="000A2428"/>
    <w:rsid w:val="000A3874"/>
    <w:rsid w:val="000A38B5"/>
    <w:rsid w:val="000A38EF"/>
    <w:rsid w:val="000A3D3B"/>
    <w:rsid w:val="000A43B4"/>
    <w:rsid w:val="000A4B32"/>
    <w:rsid w:val="000A4B5F"/>
    <w:rsid w:val="000A4DD4"/>
    <w:rsid w:val="000A4E58"/>
    <w:rsid w:val="000A53BD"/>
    <w:rsid w:val="000A5591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BF2"/>
    <w:rsid w:val="000B3E4E"/>
    <w:rsid w:val="000B442A"/>
    <w:rsid w:val="000B44B6"/>
    <w:rsid w:val="000B47B6"/>
    <w:rsid w:val="000B4E3E"/>
    <w:rsid w:val="000B55F3"/>
    <w:rsid w:val="000B5750"/>
    <w:rsid w:val="000B67FC"/>
    <w:rsid w:val="000B688B"/>
    <w:rsid w:val="000B6CCB"/>
    <w:rsid w:val="000B7043"/>
    <w:rsid w:val="000B74CA"/>
    <w:rsid w:val="000B794E"/>
    <w:rsid w:val="000C038A"/>
    <w:rsid w:val="000C05C9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1C07"/>
    <w:rsid w:val="000D3C26"/>
    <w:rsid w:val="000D3C9B"/>
    <w:rsid w:val="000D3C9E"/>
    <w:rsid w:val="000D48E8"/>
    <w:rsid w:val="000D4EB8"/>
    <w:rsid w:val="000D5727"/>
    <w:rsid w:val="000D5934"/>
    <w:rsid w:val="000D68A0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BEA"/>
    <w:rsid w:val="000E3CFB"/>
    <w:rsid w:val="000E4523"/>
    <w:rsid w:val="000E49E4"/>
    <w:rsid w:val="000E4AB8"/>
    <w:rsid w:val="000E4AFC"/>
    <w:rsid w:val="000E4B53"/>
    <w:rsid w:val="000E4D85"/>
    <w:rsid w:val="000E4FC3"/>
    <w:rsid w:val="000E5076"/>
    <w:rsid w:val="000E5566"/>
    <w:rsid w:val="000E593D"/>
    <w:rsid w:val="000E5A77"/>
    <w:rsid w:val="000E5B38"/>
    <w:rsid w:val="000E678D"/>
    <w:rsid w:val="000E6C91"/>
    <w:rsid w:val="000E6F1A"/>
    <w:rsid w:val="000E7BFE"/>
    <w:rsid w:val="000E7DDE"/>
    <w:rsid w:val="000E7F8F"/>
    <w:rsid w:val="000F0296"/>
    <w:rsid w:val="000F058D"/>
    <w:rsid w:val="000F0595"/>
    <w:rsid w:val="000F0E65"/>
    <w:rsid w:val="000F18B6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2F8"/>
    <w:rsid w:val="001007CF"/>
    <w:rsid w:val="00100840"/>
    <w:rsid w:val="00100F0C"/>
    <w:rsid w:val="001013DE"/>
    <w:rsid w:val="001023B0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7586"/>
    <w:rsid w:val="00107C39"/>
    <w:rsid w:val="00110648"/>
    <w:rsid w:val="0011072E"/>
    <w:rsid w:val="00110A96"/>
    <w:rsid w:val="00110AC9"/>
    <w:rsid w:val="00111500"/>
    <w:rsid w:val="0011166C"/>
    <w:rsid w:val="00111A0D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3A76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6AC"/>
    <w:rsid w:val="00150744"/>
    <w:rsid w:val="00150800"/>
    <w:rsid w:val="00150AE7"/>
    <w:rsid w:val="0015103C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3E"/>
    <w:rsid w:val="00173BFE"/>
    <w:rsid w:val="00173D07"/>
    <w:rsid w:val="00174803"/>
    <w:rsid w:val="00174CF6"/>
    <w:rsid w:val="00174D2A"/>
    <w:rsid w:val="00175736"/>
    <w:rsid w:val="00175770"/>
    <w:rsid w:val="001764ED"/>
    <w:rsid w:val="00177015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E91"/>
    <w:rsid w:val="00186696"/>
    <w:rsid w:val="00186923"/>
    <w:rsid w:val="00187119"/>
    <w:rsid w:val="001877AF"/>
    <w:rsid w:val="00187AD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649C"/>
    <w:rsid w:val="00197189"/>
    <w:rsid w:val="001974DC"/>
    <w:rsid w:val="0019796B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20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52AE"/>
    <w:rsid w:val="001E5734"/>
    <w:rsid w:val="001E615A"/>
    <w:rsid w:val="001F0D8D"/>
    <w:rsid w:val="001F101B"/>
    <w:rsid w:val="001F1338"/>
    <w:rsid w:val="001F1484"/>
    <w:rsid w:val="001F287D"/>
    <w:rsid w:val="001F311B"/>
    <w:rsid w:val="001F32C7"/>
    <w:rsid w:val="001F41F9"/>
    <w:rsid w:val="001F4321"/>
    <w:rsid w:val="001F4CE2"/>
    <w:rsid w:val="001F4F67"/>
    <w:rsid w:val="001F52AA"/>
    <w:rsid w:val="001F595E"/>
    <w:rsid w:val="001F5CDC"/>
    <w:rsid w:val="001F5E92"/>
    <w:rsid w:val="001F60A3"/>
    <w:rsid w:val="001F6AF8"/>
    <w:rsid w:val="001F6CA4"/>
    <w:rsid w:val="001F73BC"/>
    <w:rsid w:val="001F7D40"/>
    <w:rsid w:val="001F7EB2"/>
    <w:rsid w:val="001F7FBB"/>
    <w:rsid w:val="00200609"/>
    <w:rsid w:val="00201898"/>
    <w:rsid w:val="00201A14"/>
    <w:rsid w:val="00201F8D"/>
    <w:rsid w:val="002023C1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A67"/>
    <w:rsid w:val="00222E95"/>
    <w:rsid w:val="0022335F"/>
    <w:rsid w:val="00223394"/>
    <w:rsid w:val="00223BDE"/>
    <w:rsid w:val="00223EC4"/>
    <w:rsid w:val="00224901"/>
    <w:rsid w:val="00224AF0"/>
    <w:rsid w:val="00225DDE"/>
    <w:rsid w:val="00225E1A"/>
    <w:rsid w:val="00225E62"/>
    <w:rsid w:val="00226481"/>
    <w:rsid w:val="002269CC"/>
    <w:rsid w:val="00226EE7"/>
    <w:rsid w:val="0022712E"/>
    <w:rsid w:val="002276D3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0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2A2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24A"/>
    <w:rsid w:val="00253850"/>
    <w:rsid w:val="00253A9A"/>
    <w:rsid w:val="002542E5"/>
    <w:rsid w:val="002544B8"/>
    <w:rsid w:val="00254588"/>
    <w:rsid w:val="00254D5A"/>
    <w:rsid w:val="00255330"/>
    <w:rsid w:val="002553FC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C1E"/>
    <w:rsid w:val="00262F76"/>
    <w:rsid w:val="00263069"/>
    <w:rsid w:val="00263D4A"/>
    <w:rsid w:val="00263F59"/>
    <w:rsid w:val="0026423A"/>
    <w:rsid w:val="00264414"/>
    <w:rsid w:val="00264EDE"/>
    <w:rsid w:val="002653F5"/>
    <w:rsid w:val="00265885"/>
    <w:rsid w:val="002659DF"/>
    <w:rsid w:val="002667D0"/>
    <w:rsid w:val="002667E4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69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23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4DC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44D"/>
    <w:rsid w:val="002A0ED9"/>
    <w:rsid w:val="002A15F8"/>
    <w:rsid w:val="002A1708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147"/>
    <w:rsid w:val="002B7515"/>
    <w:rsid w:val="002B7F8F"/>
    <w:rsid w:val="002C0124"/>
    <w:rsid w:val="002C0531"/>
    <w:rsid w:val="002C09A0"/>
    <w:rsid w:val="002C0C53"/>
    <w:rsid w:val="002C116E"/>
    <w:rsid w:val="002C13FB"/>
    <w:rsid w:val="002C17A8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613"/>
    <w:rsid w:val="002C475D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1C94"/>
    <w:rsid w:val="002D1E39"/>
    <w:rsid w:val="002D1FD3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38F3"/>
    <w:rsid w:val="002E3FD8"/>
    <w:rsid w:val="002E44E0"/>
    <w:rsid w:val="002E46A5"/>
    <w:rsid w:val="002E4B01"/>
    <w:rsid w:val="002E4C0D"/>
    <w:rsid w:val="002E5894"/>
    <w:rsid w:val="002E5B43"/>
    <w:rsid w:val="002E5D9E"/>
    <w:rsid w:val="002E6303"/>
    <w:rsid w:val="002E64AB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E83"/>
    <w:rsid w:val="002F5124"/>
    <w:rsid w:val="002F54A0"/>
    <w:rsid w:val="002F596C"/>
    <w:rsid w:val="002F6430"/>
    <w:rsid w:val="002F65CF"/>
    <w:rsid w:val="002F6A04"/>
    <w:rsid w:val="002F74B4"/>
    <w:rsid w:val="002F7E53"/>
    <w:rsid w:val="002F7F74"/>
    <w:rsid w:val="0030029A"/>
    <w:rsid w:val="00300ACA"/>
    <w:rsid w:val="00300B2D"/>
    <w:rsid w:val="0030131C"/>
    <w:rsid w:val="00301650"/>
    <w:rsid w:val="00301801"/>
    <w:rsid w:val="003018E3"/>
    <w:rsid w:val="003029E5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717"/>
    <w:rsid w:val="00306A24"/>
    <w:rsid w:val="00306E41"/>
    <w:rsid w:val="003077B5"/>
    <w:rsid w:val="00307828"/>
    <w:rsid w:val="00307A1C"/>
    <w:rsid w:val="0031198B"/>
    <w:rsid w:val="00311CB4"/>
    <w:rsid w:val="00313272"/>
    <w:rsid w:val="00313C9E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4297"/>
    <w:rsid w:val="00324D8D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8AD"/>
    <w:rsid w:val="00342A5B"/>
    <w:rsid w:val="00343B54"/>
    <w:rsid w:val="00343FC0"/>
    <w:rsid w:val="00344389"/>
    <w:rsid w:val="00344401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065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4FAA"/>
    <w:rsid w:val="00386316"/>
    <w:rsid w:val="003865A0"/>
    <w:rsid w:val="00386A52"/>
    <w:rsid w:val="00386CD1"/>
    <w:rsid w:val="00386EDB"/>
    <w:rsid w:val="0038731D"/>
    <w:rsid w:val="00390046"/>
    <w:rsid w:val="00390ACC"/>
    <w:rsid w:val="003911F7"/>
    <w:rsid w:val="00391390"/>
    <w:rsid w:val="00392904"/>
    <w:rsid w:val="00392AA5"/>
    <w:rsid w:val="00393A96"/>
    <w:rsid w:val="00393AF2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3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608"/>
    <w:rsid w:val="003A7A08"/>
    <w:rsid w:val="003A7A42"/>
    <w:rsid w:val="003A7F49"/>
    <w:rsid w:val="003B083D"/>
    <w:rsid w:val="003B0D55"/>
    <w:rsid w:val="003B106F"/>
    <w:rsid w:val="003B148F"/>
    <w:rsid w:val="003B36F5"/>
    <w:rsid w:val="003B3F9A"/>
    <w:rsid w:val="003B40F4"/>
    <w:rsid w:val="003B4313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24A7"/>
    <w:rsid w:val="003C2A9A"/>
    <w:rsid w:val="003C3310"/>
    <w:rsid w:val="003C49AA"/>
    <w:rsid w:val="003C4AC6"/>
    <w:rsid w:val="003C55C7"/>
    <w:rsid w:val="003C5F1A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315B"/>
    <w:rsid w:val="003D3377"/>
    <w:rsid w:val="003D3CB4"/>
    <w:rsid w:val="003D3CEA"/>
    <w:rsid w:val="003D43F6"/>
    <w:rsid w:val="003D4439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433"/>
    <w:rsid w:val="003E736B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286"/>
    <w:rsid w:val="004024E7"/>
    <w:rsid w:val="004024EF"/>
    <w:rsid w:val="00402501"/>
    <w:rsid w:val="00402766"/>
    <w:rsid w:val="00402767"/>
    <w:rsid w:val="00402D12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AF4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28D6"/>
    <w:rsid w:val="0043346D"/>
    <w:rsid w:val="0043384D"/>
    <w:rsid w:val="0043520C"/>
    <w:rsid w:val="004358F6"/>
    <w:rsid w:val="004359A4"/>
    <w:rsid w:val="0043677E"/>
    <w:rsid w:val="00437305"/>
    <w:rsid w:val="00440A57"/>
    <w:rsid w:val="0044209D"/>
    <w:rsid w:val="004423E4"/>
    <w:rsid w:val="0044242B"/>
    <w:rsid w:val="00442A2F"/>
    <w:rsid w:val="00442D83"/>
    <w:rsid w:val="0044374E"/>
    <w:rsid w:val="0044405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BB1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37D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C7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098"/>
    <w:rsid w:val="0049571F"/>
    <w:rsid w:val="0049584A"/>
    <w:rsid w:val="00495BC0"/>
    <w:rsid w:val="0049646D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F03"/>
    <w:rsid w:val="004B17C7"/>
    <w:rsid w:val="004B197A"/>
    <w:rsid w:val="004B1B46"/>
    <w:rsid w:val="004B2229"/>
    <w:rsid w:val="004B22DD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CE"/>
    <w:rsid w:val="004B73C2"/>
    <w:rsid w:val="004B75B7"/>
    <w:rsid w:val="004C03E5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916"/>
    <w:rsid w:val="004C752A"/>
    <w:rsid w:val="004C7F05"/>
    <w:rsid w:val="004D1659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3395"/>
    <w:rsid w:val="004E3A3C"/>
    <w:rsid w:val="004E3AE4"/>
    <w:rsid w:val="004E3B56"/>
    <w:rsid w:val="004E405A"/>
    <w:rsid w:val="004E41FA"/>
    <w:rsid w:val="004E5D2C"/>
    <w:rsid w:val="004E5F82"/>
    <w:rsid w:val="004E62F2"/>
    <w:rsid w:val="004E65FE"/>
    <w:rsid w:val="004E720C"/>
    <w:rsid w:val="004E7D2A"/>
    <w:rsid w:val="004F1E31"/>
    <w:rsid w:val="004F200B"/>
    <w:rsid w:val="004F241E"/>
    <w:rsid w:val="004F2CA0"/>
    <w:rsid w:val="004F318A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576"/>
    <w:rsid w:val="0050193A"/>
    <w:rsid w:val="005024E7"/>
    <w:rsid w:val="00502FEC"/>
    <w:rsid w:val="0050308A"/>
    <w:rsid w:val="00503196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07511"/>
    <w:rsid w:val="0051024C"/>
    <w:rsid w:val="005105E5"/>
    <w:rsid w:val="005127E6"/>
    <w:rsid w:val="00512854"/>
    <w:rsid w:val="00512B34"/>
    <w:rsid w:val="00512FCE"/>
    <w:rsid w:val="00513617"/>
    <w:rsid w:val="00514CFD"/>
    <w:rsid w:val="0051518C"/>
    <w:rsid w:val="0051580D"/>
    <w:rsid w:val="00515C31"/>
    <w:rsid w:val="00515E20"/>
    <w:rsid w:val="005161D4"/>
    <w:rsid w:val="005165D1"/>
    <w:rsid w:val="0051689B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4FF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6583"/>
    <w:rsid w:val="00526CB5"/>
    <w:rsid w:val="0052784A"/>
    <w:rsid w:val="0052798D"/>
    <w:rsid w:val="005305BA"/>
    <w:rsid w:val="00530C1E"/>
    <w:rsid w:val="005312E3"/>
    <w:rsid w:val="005314A6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2157"/>
    <w:rsid w:val="005426E3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A62"/>
    <w:rsid w:val="00547DC2"/>
    <w:rsid w:val="00547E10"/>
    <w:rsid w:val="00547E25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4FCF"/>
    <w:rsid w:val="0055664C"/>
    <w:rsid w:val="005572BF"/>
    <w:rsid w:val="005601A6"/>
    <w:rsid w:val="00560B8C"/>
    <w:rsid w:val="005614A9"/>
    <w:rsid w:val="0056228A"/>
    <w:rsid w:val="00562360"/>
    <w:rsid w:val="005624CB"/>
    <w:rsid w:val="00562B3C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D6F"/>
    <w:rsid w:val="00586D83"/>
    <w:rsid w:val="005870EB"/>
    <w:rsid w:val="00587B79"/>
    <w:rsid w:val="00590723"/>
    <w:rsid w:val="00590DB2"/>
    <w:rsid w:val="00591162"/>
    <w:rsid w:val="00591170"/>
    <w:rsid w:val="0059171C"/>
    <w:rsid w:val="00591E4B"/>
    <w:rsid w:val="00591E92"/>
    <w:rsid w:val="00592203"/>
    <w:rsid w:val="005928C4"/>
    <w:rsid w:val="0059297E"/>
    <w:rsid w:val="00592D74"/>
    <w:rsid w:val="00592EC2"/>
    <w:rsid w:val="00593419"/>
    <w:rsid w:val="005944AC"/>
    <w:rsid w:val="005952AB"/>
    <w:rsid w:val="005953DA"/>
    <w:rsid w:val="005954C5"/>
    <w:rsid w:val="005955FA"/>
    <w:rsid w:val="00595DBB"/>
    <w:rsid w:val="00595FEE"/>
    <w:rsid w:val="005962E3"/>
    <w:rsid w:val="005965A6"/>
    <w:rsid w:val="005968E7"/>
    <w:rsid w:val="00596F0C"/>
    <w:rsid w:val="00597428"/>
    <w:rsid w:val="00597442"/>
    <w:rsid w:val="00597695"/>
    <w:rsid w:val="005A02B8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1256"/>
    <w:rsid w:val="005B15C9"/>
    <w:rsid w:val="005B18E8"/>
    <w:rsid w:val="005B2010"/>
    <w:rsid w:val="005B3186"/>
    <w:rsid w:val="005B3B56"/>
    <w:rsid w:val="005B3B9B"/>
    <w:rsid w:val="005B40D5"/>
    <w:rsid w:val="005B4336"/>
    <w:rsid w:val="005B49A2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290"/>
    <w:rsid w:val="005C7877"/>
    <w:rsid w:val="005C7A6B"/>
    <w:rsid w:val="005C7F3C"/>
    <w:rsid w:val="005D08E6"/>
    <w:rsid w:val="005D0A6E"/>
    <w:rsid w:val="005D132E"/>
    <w:rsid w:val="005D21BA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D15"/>
    <w:rsid w:val="005E4D33"/>
    <w:rsid w:val="005E5563"/>
    <w:rsid w:val="005E5C82"/>
    <w:rsid w:val="005E6872"/>
    <w:rsid w:val="005E68B3"/>
    <w:rsid w:val="005E6DDF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7714"/>
    <w:rsid w:val="005F782D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3FF7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746"/>
    <w:rsid w:val="00621A63"/>
    <w:rsid w:val="00621BFB"/>
    <w:rsid w:val="0062201A"/>
    <w:rsid w:val="00622419"/>
    <w:rsid w:val="006229F5"/>
    <w:rsid w:val="00622F90"/>
    <w:rsid w:val="0062366D"/>
    <w:rsid w:val="00623877"/>
    <w:rsid w:val="006243F0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BF5"/>
    <w:rsid w:val="00660E8F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6F3D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5B1"/>
    <w:rsid w:val="0067778A"/>
    <w:rsid w:val="00677B74"/>
    <w:rsid w:val="00680FF2"/>
    <w:rsid w:val="00681276"/>
    <w:rsid w:val="00681978"/>
    <w:rsid w:val="00681ABB"/>
    <w:rsid w:val="00681F58"/>
    <w:rsid w:val="006831D5"/>
    <w:rsid w:val="00684FEA"/>
    <w:rsid w:val="0068511F"/>
    <w:rsid w:val="00686E70"/>
    <w:rsid w:val="006873F4"/>
    <w:rsid w:val="006878DA"/>
    <w:rsid w:val="00687B8B"/>
    <w:rsid w:val="006900E8"/>
    <w:rsid w:val="00691322"/>
    <w:rsid w:val="00691535"/>
    <w:rsid w:val="00691622"/>
    <w:rsid w:val="0069192E"/>
    <w:rsid w:val="00691EB8"/>
    <w:rsid w:val="00691EC1"/>
    <w:rsid w:val="00691F79"/>
    <w:rsid w:val="006921CA"/>
    <w:rsid w:val="00693332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06F6"/>
    <w:rsid w:val="006A1919"/>
    <w:rsid w:val="006A1934"/>
    <w:rsid w:val="006A1F4A"/>
    <w:rsid w:val="006A2155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B062C"/>
    <w:rsid w:val="006B0986"/>
    <w:rsid w:val="006B100A"/>
    <w:rsid w:val="006B125E"/>
    <w:rsid w:val="006B21E5"/>
    <w:rsid w:val="006B2E4A"/>
    <w:rsid w:val="006B2EEF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8C4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2C0"/>
    <w:rsid w:val="006E5681"/>
    <w:rsid w:val="006E6039"/>
    <w:rsid w:val="006E6BFC"/>
    <w:rsid w:val="006E6C58"/>
    <w:rsid w:val="006E7751"/>
    <w:rsid w:val="006E7A46"/>
    <w:rsid w:val="006F1024"/>
    <w:rsid w:val="006F161A"/>
    <w:rsid w:val="006F1BCA"/>
    <w:rsid w:val="006F21F5"/>
    <w:rsid w:val="006F2A2F"/>
    <w:rsid w:val="006F2E22"/>
    <w:rsid w:val="006F3BB0"/>
    <w:rsid w:val="006F3D14"/>
    <w:rsid w:val="006F3F98"/>
    <w:rsid w:val="006F4ABE"/>
    <w:rsid w:val="006F54AB"/>
    <w:rsid w:val="006F55D7"/>
    <w:rsid w:val="006F5968"/>
    <w:rsid w:val="006F5E7D"/>
    <w:rsid w:val="006F627C"/>
    <w:rsid w:val="006F6C47"/>
    <w:rsid w:val="006F6D27"/>
    <w:rsid w:val="006F79B2"/>
    <w:rsid w:val="00700279"/>
    <w:rsid w:val="007002D9"/>
    <w:rsid w:val="0070046B"/>
    <w:rsid w:val="0070089D"/>
    <w:rsid w:val="00700AE7"/>
    <w:rsid w:val="00701073"/>
    <w:rsid w:val="00701E8B"/>
    <w:rsid w:val="007032E1"/>
    <w:rsid w:val="007034CB"/>
    <w:rsid w:val="00703B0E"/>
    <w:rsid w:val="00703B7E"/>
    <w:rsid w:val="00703C8A"/>
    <w:rsid w:val="0070505D"/>
    <w:rsid w:val="00705254"/>
    <w:rsid w:val="00705A6B"/>
    <w:rsid w:val="00707565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15DE"/>
    <w:rsid w:val="00732574"/>
    <w:rsid w:val="0073283A"/>
    <w:rsid w:val="00732CA2"/>
    <w:rsid w:val="00732FC6"/>
    <w:rsid w:val="0073324F"/>
    <w:rsid w:val="007344AC"/>
    <w:rsid w:val="00735195"/>
    <w:rsid w:val="0073554F"/>
    <w:rsid w:val="007357A8"/>
    <w:rsid w:val="00735C14"/>
    <w:rsid w:val="00736136"/>
    <w:rsid w:val="00737D17"/>
    <w:rsid w:val="00737D88"/>
    <w:rsid w:val="007404B7"/>
    <w:rsid w:val="007405FC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A6A"/>
    <w:rsid w:val="00745C0D"/>
    <w:rsid w:val="00745CE1"/>
    <w:rsid w:val="007460F8"/>
    <w:rsid w:val="00746399"/>
    <w:rsid w:val="0074642B"/>
    <w:rsid w:val="007464C0"/>
    <w:rsid w:val="00746B35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0E9"/>
    <w:rsid w:val="007571B7"/>
    <w:rsid w:val="00757320"/>
    <w:rsid w:val="00757424"/>
    <w:rsid w:val="00757602"/>
    <w:rsid w:val="00757955"/>
    <w:rsid w:val="00757A3C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FB5"/>
    <w:rsid w:val="00786E60"/>
    <w:rsid w:val="00787330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543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638"/>
    <w:rsid w:val="007B3802"/>
    <w:rsid w:val="007B38B7"/>
    <w:rsid w:val="007B512A"/>
    <w:rsid w:val="007B57A8"/>
    <w:rsid w:val="007B5C59"/>
    <w:rsid w:val="007B5DE3"/>
    <w:rsid w:val="007B6687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3C95"/>
    <w:rsid w:val="007C526E"/>
    <w:rsid w:val="007C6054"/>
    <w:rsid w:val="007C6083"/>
    <w:rsid w:val="007C6710"/>
    <w:rsid w:val="007C6866"/>
    <w:rsid w:val="007C6FC8"/>
    <w:rsid w:val="007C7404"/>
    <w:rsid w:val="007D07CF"/>
    <w:rsid w:val="007D0D6F"/>
    <w:rsid w:val="007D1650"/>
    <w:rsid w:val="007D267B"/>
    <w:rsid w:val="007D37B5"/>
    <w:rsid w:val="007D46FB"/>
    <w:rsid w:val="007D4ECF"/>
    <w:rsid w:val="007D5384"/>
    <w:rsid w:val="007D539D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25"/>
    <w:rsid w:val="007E667B"/>
    <w:rsid w:val="007E684F"/>
    <w:rsid w:val="007E7453"/>
    <w:rsid w:val="007E7518"/>
    <w:rsid w:val="007E78B6"/>
    <w:rsid w:val="007F0029"/>
    <w:rsid w:val="007F00F6"/>
    <w:rsid w:val="007F07A4"/>
    <w:rsid w:val="007F1396"/>
    <w:rsid w:val="007F1A44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CE9"/>
    <w:rsid w:val="007F5D4E"/>
    <w:rsid w:val="007F5F50"/>
    <w:rsid w:val="007F60DC"/>
    <w:rsid w:val="007F6117"/>
    <w:rsid w:val="007F64A3"/>
    <w:rsid w:val="007F6DD3"/>
    <w:rsid w:val="00800ACB"/>
    <w:rsid w:val="00800E10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274"/>
    <w:rsid w:val="00817960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3CEC"/>
    <w:rsid w:val="0083418C"/>
    <w:rsid w:val="00834427"/>
    <w:rsid w:val="00834492"/>
    <w:rsid w:val="00834F7F"/>
    <w:rsid w:val="008355B3"/>
    <w:rsid w:val="00836050"/>
    <w:rsid w:val="00836282"/>
    <w:rsid w:val="0083704F"/>
    <w:rsid w:val="00837059"/>
    <w:rsid w:val="008373A5"/>
    <w:rsid w:val="008374AB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52BA"/>
    <w:rsid w:val="00845DCD"/>
    <w:rsid w:val="00846C11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651"/>
    <w:rsid w:val="00863F72"/>
    <w:rsid w:val="00864704"/>
    <w:rsid w:val="0086532F"/>
    <w:rsid w:val="00865BB8"/>
    <w:rsid w:val="00865E3F"/>
    <w:rsid w:val="00866435"/>
    <w:rsid w:val="0086699D"/>
    <w:rsid w:val="00866D4C"/>
    <w:rsid w:val="0086730F"/>
    <w:rsid w:val="0086760B"/>
    <w:rsid w:val="008678F7"/>
    <w:rsid w:val="00870A25"/>
    <w:rsid w:val="00870CFD"/>
    <w:rsid w:val="00870EE7"/>
    <w:rsid w:val="00871108"/>
    <w:rsid w:val="00871980"/>
    <w:rsid w:val="00871DD8"/>
    <w:rsid w:val="0087285C"/>
    <w:rsid w:val="00872CE4"/>
    <w:rsid w:val="0087352C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319A"/>
    <w:rsid w:val="008A321D"/>
    <w:rsid w:val="008A3362"/>
    <w:rsid w:val="008A4957"/>
    <w:rsid w:val="008A4A8D"/>
    <w:rsid w:val="008A4EA2"/>
    <w:rsid w:val="008A5AB6"/>
    <w:rsid w:val="008A5E24"/>
    <w:rsid w:val="008A621B"/>
    <w:rsid w:val="008A7B73"/>
    <w:rsid w:val="008A7F68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5C2"/>
    <w:rsid w:val="008D1AF8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63D"/>
    <w:rsid w:val="008F0B9B"/>
    <w:rsid w:val="008F15CB"/>
    <w:rsid w:val="008F202E"/>
    <w:rsid w:val="008F2547"/>
    <w:rsid w:val="008F2B3F"/>
    <w:rsid w:val="008F2E71"/>
    <w:rsid w:val="008F31A0"/>
    <w:rsid w:val="008F4108"/>
    <w:rsid w:val="008F4268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2A8"/>
    <w:rsid w:val="00910737"/>
    <w:rsid w:val="00910C16"/>
    <w:rsid w:val="00910D95"/>
    <w:rsid w:val="00911D93"/>
    <w:rsid w:val="009121FC"/>
    <w:rsid w:val="00912890"/>
    <w:rsid w:val="009130A5"/>
    <w:rsid w:val="00913184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F65"/>
    <w:rsid w:val="00921FFF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5C38"/>
    <w:rsid w:val="0092698F"/>
    <w:rsid w:val="00927102"/>
    <w:rsid w:val="0092724B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D7F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498"/>
    <w:rsid w:val="00942680"/>
    <w:rsid w:val="00942C45"/>
    <w:rsid w:val="00942DC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264C"/>
    <w:rsid w:val="009533B9"/>
    <w:rsid w:val="00954F77"/>
    <w:rsid w:val="009553CF"/>
    <w:rsid w:val="00957670"/>
    <w:rsid w:val="0095792C"/>
    <w:rsid w:val="00957FBD"/>
    <w:rsid w:val="009603DF"/>
    <w:rsid w:val="009605BC"/>
    <w:rsid w:val="00961D82"/>
    <w:rsid w:val="00961FFA"/>
    <w:rsid w:val="00962456"/>
    <w:rsid w:val="00962C2B"/>
    <w:rsid w:val="00962D1E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36D"/>
    <w:rsid w:val="0099672C"/>
    <w:rsid w:val="00996903"/>
    <w:rsid w:val="009969C8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B9C"/>
    <w:rsid w:val="009A5217"/>
    <w:rsid w:val="009A560E"/>
    <w:rsid w:val="009A579D"/>
    <w:rsid w:val="009A5C5A"/>
    <w:rsid w:val="009A67E5"/>
    <w:rsid w:val="009A6C7B"/>
    <w:rsid w:val="009B04D7"/>
    <w:rsid w:val="009B04FA"/>
    <w:rsid w:val="009B1080"/>
    <w:rsid w:val="009B1200"/>
    <w:rsid w:val="009B2270"/>
    <w:rsid w:val="009B2CAF"/>
    <w:rsid w:val="009B2ED6"/>
    <w:rsid w:val="009B2FDA"/>
    <w:rsid w:val="009B3115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8A2"/>
    <w:rsid w:val="009B693F"/>
    <w:rsid w:val="009B6ACB"/>
    <w:rsid w:val="009B732B"/>
    <w:rsid w:val="009C1148"/>
    <w:rsid w:val="009C13F0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4FD8"/>
    <w:rsid w:val="009D540F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5832"/>
    <w:rsid w:val="009F586E"/>
    <w:rsid w:val="009F643A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EC6"/>
    <w:rsid w:val="00A05242"/>
    <w:rsid w:val="00A05BB7"/>
    <w:rsid w:val="00A07022"/>
    <w:rsid w:val="00A100D1"/>
    <w:rsid w:val="00A10DAA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928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EFF"/>
    <w:rsid w:val="00A5518D"/>
    <w:rsid w:val="00A555B9"/>
    <w:rsid w:val="00A55E2C"/>
    <w:rsid w:val="00A55EE3"/>
    <w:rsid w:val="00A56D80"/>
    <w:rsid w:val="00A56E56"/>
    <w:rsid w:val="00A57D95"/>
    <w:rsid w:val="00A60197"/>
    <w:rsid w:val="00A610B8"/>
    <w:rsid w:val="00A6189E"/>
    <w:rsid w:val="00A61A66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5908"/>
    <w:rsid w:val="00A659D6"/>
    <w:rsid w:val="00A6633F"/>
    <w:rsid w:val="00A66934"/>
    <w:rsid w:val="00A67002"/>
    <w:rsid w:val="00A6737E"/>
    <w:rsid w:val="00A67959"/>
    <w:rsid w:val="00A67B15"/>
    <w:rsid w:val="00A70591"/>
    <w:rsid w:val="00A70F20"/>
    <w:rsid w:val="00A70FAF"/>
    <w:rsid w:val="00A71112"/>
    <w:rsid w:val="00A71C85"/>
    <w:rsid w:val="00A71E1E"/>
    <w:rsid w:val="00A723DE"/>
    <w:rsid w:val="00A72543"/>
    <w:rsid w:val="00A72AD1"/>
    <w:rsid w:val="00A7321D"/>
    <w:rsid w:val="00A73265"/>
    <w:rsid w:val="00A73511"/>
    <w:rsid w:val="00A7363D"/>
    <w:rsid w:val="00A73B37"/>
    <w:rsid w:val="00A73DB9"/>
    <w:rsid w:val="00A745D1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442"/>
    <w:rsid w:val="00A82C38"/>
    <w:rsid w:val="00A82DA0"/>
    <w:rsid w:val="00A833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6F81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C1298"/>
    <w:rsid w:val="00AC1560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715"/>
    <w:rsid w:val="00AC4DB5"/>
    <w:rsid w:val="00AC53AE"/>
    <w:rsid w:val="00AC5552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45F0"/>
    <w:rsid w:val="00AD6E64"/>
    <w:rsid w:val="00AD73DA"/>
    <w:rsid w:val="00AD77A3"/>
    <w:rsid w:val="00AD7DC3"/>
    <w:rsid w:val="00AE0235"/>
    <w:rsid w:val="00AE034D"/>
    <w:rsid w:val="00AE0C8F"/>
    <w:rsid w:val="00AE17F0"/>
    <w:rsid w:val="00AE197E"/>
    <w:rsid w:val="00AE1A62"/>
    <w:rsid w:val="00AE336A"/>
    <w:rsid w:val="00AE34A5"/>
    <w:rsid w:val="00AE394A"/>
    <w:rsid w:val="00AE3BB7"/>
    <w:rsid w:val="00AE4223"/>
    <w:rsid w:val="00AE43A1"/>
    <w:rsid w:val="00AE4457"/>
    <w:rsid w:val="00AE4914"/>
    <w:rsid w:val="00AE547B"/>
    <w:rsid w:val="00AE5BD3"/>
    <w:rsid w:val="00AE60A3"/>
    <w:rsid w:val="00AE6294"/>
    <w:rsid w:val="00AE69B6"/>
    <w:rsid w:val="00AE6B6D"/>
    <w:rsid w:val="00AE6DE9"/>
    <w:rsid w:val="00AE72E4"/>
    <w:rsid w:val="00AF085A"/>
    <w:rsid w:val="00AF0CD6"/>
    <w:rsid w:val="00AF113B"/>
    <w:rsid w:val="00AF11B5"/>
    <w:rsid w:val="00AF11C9"/>
    <w:rsid w:val="00AF1355"/>
    <w:rsid w:val="00AF1411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BE5"/>
    <w:rsid w:val="00B04920"/>
    <w:rsid w:val="00B050D1"/>
    <w:rsid w:val="00B05708"/>
    <w:rsid w:val="00B064E5"/>
    <w:rsid w:val="00B06652"/>
    <w:rsid w:val="00B06824"/>
    <w:rsid w:val="00B0752E"/>
    <w:rsid w:val="00B07D26"/>
    <w:rsid w:val="00B108AD"/>
    <w:rsid w:val="00B110A1"/>
    <w:rsid w:val="00B110FA"/>
    <w:rsid w:val="00B11436"/>
    <w:rsid w:val="00B11BC7"/>
    <w:rsid w:val="00B11DFB"/>
    <w:rsid w:val="00B12646"/>
    <w:rsid w:val="00B127DA"/>
    <w:rsid w:val="00B12C62"/>
    <w:rsid w:val="00B13088"/>
    <w:rsid w:val="00B13139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1839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6E44"/>
    <w:rsid w:val="00B37DFB"/>
    <w:rsid w:val="00B40370"/>
    <w:rsid w:val="00B4061F"/>
    <w:rsid w:val="00B40661"/>
    <w:rsid w:val="00B408CF"/>
    <w:rsid w:val="00B4096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8FA"/>
    <w:rsid w:val="00B47435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76C"/>
    <w:rsid w:val="00B915EB"/>
    <w:rsid w:val="00B917A6"/>
    <w:rsid w:val="00B91DCE"/>
    <w:rsid w:val="00B91E52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7D86"/>
    <w:rsid w:val="00BA0219"/>
    <w:rsid w:val="00BA0673"/>
    <w:rsid w:val="00BA1851"/>
    <w:rsid w:val="00BA210B"/>
    <w:rsid w:val="00BA21D2"/>
    <w:rsid w:val="00BA27AB"/>
    <w:rsid w:val="00BA2DFD"/>
    <w:rsid w:val="00BA3EC5"/>
    <w:rsid w:val="00BA4543"/>
    <w:rsid w:val="00BA5206"/>
    <w:rsid w:val="00BA53A8"/>
    <w:rsid w:val="00BA581C"/>
    <w:rsid w:val="00BA6185"/>
    <w:rsid w:val="00BA674A"/>
    <w:rsid w:val="00BA68EC"/>
    <w:rsid w:val="00BA7781"/>
    <w:rsid w:val="00BA7CF3"/>
    <w:rsid w:val="00BA7E7D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B7A13"/>
    <w:rsid w:val="00BC08BB"/>
    <w:rsid w:val="00BC08E7"/>
    <w:rsid w:val="00BC0988"/>
    <w:rsid w:val="00BC0CB1"/>
    <w:rsid w:val="00BC1A09"/>
    <w:rsid w:val="00BC1ACF"/>
    <w:rsid w:val="00BC1B2B"/>
    <w:rsid w:val="00BC1CB6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A38"/>
    <w:rsid w:val="00BD1DB8"/>
    <w:rsid w:val="00BD1F63"/>
    <w:rsid w:val="00BD279D"/>
    <w:rsid w:val="00BD2A98"/>
    <w:rsid w:val="00BD3000"/>
    <w:rsid w:val="00BD3033"/>
    <w:rsid w:val="00BD303B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8A1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0E"/>
    <w:rsid w:val="00BF30AA"/>
    <w:rsid w:val="00BF323E"/>
    <w:rsid w:val="00BF3E0A"/>
    <w:rsid w:val="00BF4575"/>
    <w:rsid w:val="00BF483E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3632"/>
    <w:rsid w:val="00C039F3"/>
    <w:rsid w:val="00C039F8"/>
    <w:rsid w:val="00C0423D"/>
    <w:rsid w:val="00C0464D"/>
    <w:rsid w:val="00C050C7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30661"/>
    <w:rsid w:val="00C30699"/>
    <w:rsid w:val="00C30969"/>
    <w:rsid w:val="00C319BB"/>
    <w:rsid w:val="00C32303"/>
    <w:rsid w:val="00C324E3"/>
    <w:rsid w:val="00C32F23"/>
    <w:rsid w:val="00C33100"/>
    <w:rsid w:val="00C33796"/>
    <w:rsid w:val="00C3639B"/>
    <w:rsid w:val="00C363C1"/>
    <w:rsid w:val="00C363F5"/>
    <w:rsid w:val="00C36571"/>
    <w:rsid w:val="00C36B5A"/>
    <w:rsid w:val="00C37D93"/>
    <w:rsid w:val="00C4057F"/>
    <w:rsid w:val="00C41A27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A10"/>
    <w:rsid w:val="00C53E49"/>
    <w:rsid w:val="00C53E93"/>
    <w:rsid w:val="00C54589"/>
    <w:rsid w:val="00C54724"/>
    <w:rsid w:val="00C55610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85E"/>
    <w:rsid w:val="00C76260"/>
    <w:rsid w:val="00C77D37"/>
    <w:rsid w:val="00C8081C"/>
    <w:rsid w:val="00C81733"/>
    <w:rsid w:val="00C81814"/>
    <w:rsid w:val="00C8224C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590C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3843"/>
    <w:rsid w:val="00C94288"/>
    <w:rsid w:val="00C95985"/>
    <w:rsid w:val="00C96092"/>
    <w:rsid w:val="00C96A37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383"/>
    <w:rsid w:val="00CA307C"/>
    <w:rsid w:val="00CA3107"/>
    <w:rsid w:val="00CA335C"/>
    <w:rsid w:val="00CA3AD8"/>
    <w:rsid w:val="00CA3E2C"/>
    <w:rsid w:val="00CA5553"/>
    <w:rsid w:val="00CA5559"/>
    <w:rsid w:val="00CA5814"/>
    <w:rsid w:val="00CA5CFE"/>
    <w:rsid w:val="00CA5EA8"/>
    <w:rsid w:val="00CA6CA2"/>
    <w:rsid w:val="00CA790A"/>
    <w:rsid w:val="00CB06E2"/>
    <w:rsid w:val="00CB17BE"/>
    <w:rsid w:val="00CB18F7"/>
    <w:rsid w:val="00CB1B4B"/>
    <w:rsid w:val="00CB2974"/>
    <w:rsid w:val="00CB30D0"/>
    <w:rsid w:val="00CB47EB"/>
    <w:rsid w:val="00CB49DD"/>
    <w:rsid w:val="00CB4D75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4A9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630"/>
    <w:rsid w:val="00CD59CF"/>
    <w:rsid w:val="00CD5C8C"/>
    <w:rsid w:val="00CD6385"/>
    <w:rsid w:val="00CD6936"/>
    <w:rsid w:val="00CD6FED"/>
    <w:rsid w:val="00CD7374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206F"/>
    <w:rsid w:val="00CF2A80"/>
    <w:rsid w:val="00CF2DAF"/>
    <w:rsid w:val="00CF331F"/>
    <w:rsid w:val="00CF3611"/>
    <w:rsid w:val="00CF453A"/>
    <w:rsid w:val="00CF4A9D"/>
    <w:rsid w:val="00CF4B86"/>
    <w:rsid w:val="00CF4CA9"/>
    <w:rsid w:val="00CF5968"/>
    <w:rsid w:val="00CF5C2F"/>
    <w:rsid w:val="00CF5D0B"/>
    <w:rsid w:val="00CF6173"/>
    <w:rsid w:val="00CF75F6"/>
    <w:rsid w:val="00D004F1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0AA"/>
    <w:rsid w:val="00D211FB"/>
    <w:rsid w:val="00D225BF"/>
    <w:rsid w:val="00D2309A"/>
    <w:rsid w:val="00D2488B"/>
    <w:rsid w:val="00D25627"/>
    <w:rsid w:val="00D25E38"/>
    <w:rsid w:val="00D260E5"/>
    <w:rsid w:val="00D260F3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10B7"/>
    <w:rsid w:val="00D31B57"/>
    <w:rsid w:val="00D31CA2"/>
    <w:rsid w:val="00D31F0C"/>
    <w:rsid w:val="00D32355"/>
    <w:rsid w:val="00D326A4"/>
    <w:rsid w:val="00D32D56"/>
    <w:rsid w:val="00D3318C"/>
    <w:rsid w:val="00D339A6"/>
    <w:rsid w:val="00D33DC2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8DF"/>
    <w:rsid w:val="00D51010"/>
    <w:rsid w:val="00D51B90"/>
    <w:rsid w:val="00D51F04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0D0"/>
    <w:rsid w:val="00D62A34"/>
    <w:rsid w:val="00D62C40"/>
    <w:rsid w:val="00D63164"/>
    <w:rsid w:val="00D633F7"/>
    <w:rsid w:val="00D643B4"/>
    <w:rsid w:val="00D6456B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3D0"/>
    <w:rsid w:val="00D70432"/>
    <w:rsid w:val="00D70BD9"/>
    <w:rsid w:val="00D70EBA"/>
    <w:rsid w:val="00D714ED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F97"/>
    <w:rsid w:val="00DA75E0"/>
    <w:rsid w:val="00DA7FD6"/>
    <w:rsid w:val="00DB0296"/>
    <w:rsid w:val="00DB10D7"/>
    <w:rsid w:val="00DB144F"/>
    <w:rsid w:val="00DB1B03"/>
    <w:rsid w:val="00DB1C3F"/>
    <w:rsid w:val="00DB29E2"/>
    <w:rsid w:val="00DB2B39"/>
    <w:rsid w:val="00DB2C50"/>
    <w:rsid w:val="00DB2C58"/>
    <w:rsid w:val="00DB3C15"/>
    <w:rsid w:val="00DB4333"/>
    <w:rsid w:val="00DB45E3"/>
    <w:rsid w:val="00DB4608"/>
    <w:rsid w:val="00DB4659"/>
    <w:rsid w:val="00DB4A9C"/>
    <w:rsid w:val="00DB57FC"/>
    <w:rsid w:val="00DB5CAC"/>
    <w:rsid w:val="00DB5D2C"/>
    <w:rsid w:val="00DB68DE"/>
    <w:rsid w:val="00DB6BDA"/>
    <w:rsid w:val="00DB7AC0"/>
    <w:rsid w:val="00DB7D3C"/>
    <w:rsid w:val="00DC06EC"/>
    <w:rsid w:val="00DC0887"/>
    <w:rsid w:val="00DC0BDA"/>
    <w:rsid w:val="00DC0DC2"/>
    <w:rsid w:val="00DC1A07"/>
    <w:rsid w:val="00DC2DDB"/>
    <w:rsid w:val="00DC2FA6"/>
    <w:rsid w:val="00DC3066"/>
    <w:rsid w:val="00DC3169"/>
    <w:rsid w:val="00DC35A2"/>
    <w:rsid w:val="00DC36E7"/>
    <w:rsid w:val="00DC39F4"/>
    <w:rsid w:val="00DC41D5"/>
    <w:rsid w:val="00DC53B4"/>
    <w:rsid w:val="00DC5C39"/>
    <w:rsid w:val="00DC5E1B"/>
    <w:rsid w:val="00DC7233"/>
    <w:rsid w:val="00DC7E69"/>
    <w:rsid w:val="00DC7EA5"/>
    <w:rsid w:val="00DC7FDF"/>
    <w:rsid w:val="00DD034B"/>
    <w:rsid w:val="00DD0643"/>
    <w:rsid w:val="00DD0666"/>
    <w:rsid w:val="00DD1A87"/>
    <w:rsid w:val="00DD2C60"/>
    <w:rsid w:val="00DD31BF"/>
    <w:rsid w:val="00DD48CB"/>
    <w:rsid w:val="00DD515E"/>
    <w:rsid w:val="00DD5CEE"/>
    <w:rsid w:val="00DD5DE3"/>
    <w:rsid w:val="00DD6961"/>
    <w:rsid w:val="00DD6ABC"/>
    <w:rsid w:val="00DD6C7A"/>
    <w:rsid w:val="00DD6C80"/>
    <w:rsid w:val="00DD760B"/>
    <w:rsid w:val="00DD7CA7"/>
    <w:rsid w:val="00DE062B"/>
    <w:rsid w:val="00DE0BE2"/>
    <w:rsid w:val="00DE0D9A"/>
    <w:rsid w:val="00DE1787"/>
    <w:rsid w:val="00DE190E"/>
    <w:rsid w:val="00DE21B3"/>
    <w:rsid w:val="00DE29A4"/>
    <w:rsid w:val="00DE2F1C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3C3C"/>
    <w:rsid w:val="00DF4C60"/>
    <w:rsid w:val="00DF634F"/>
    <w:rsid w:val="00DF64BD"/>
    <w:rsid w:val="00DF6771"/>
    <w:rsid w:val="00DF6CD5"/>
    <w:rsid w:val="00DF749E"/>
    <w:rsid w:val="00DF7533"/>
    <w:rsid w:val="00DF7772"/>
    <w:rsid w:val="00E00F5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C3F"/>
    <w:rsid w:val="00E20F3D"/>
    <w:rsid w:val="00E2120C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598"/>
    <w:rsid w:val="00E34A6B"/>
    <w:rsid w:val="00E357CB"/>
    <w:rsid w:val="00E360D3"/>
    <w:rsid w:val="00E3637C"/>
    <w:rsid w:val="00E37269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39BA"/>
    <w:rsid w:val="00E44362"/>
    <w:rsid w:val="00E4449E"/>
    <w:rsid w:val="00E44CC9"/>
    <w:rsid w:val="00E44DBB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354A"/>
    <w:rsid w:val="00E54319"/>
    <w:rsid w:val="00E54C4A"/>
    <w:rsid w:val="00E54E10"/>
    <w:rsid w:val="00E5543B"/>
    <w:rsid w:val="00E5551F"/>
    <w:rsid w:val="00E56340"/>
    <w:rsid w:val="00E56980"/>
    <w:rsid w:val="00E6028F"/>
    <w:rsid w:val="00E604A7"/>
    <w:rsid w:val="00E60646"/>
    <w:rsid w:val="00E60F53"/>
    <w:rsid w:val="00E60F82"/>
    <w:rsid w:val="00E61990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751"/>
    <w:rsid w:val="00EB0C30"/>
    <w:rsid w:val="00EB1539"/>
    <w:rsid w:val="00EB15B0"/>
    <w:rsid w:val="00EB17DE"/>
    <w:rsid w:val="00EB203E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880"/>
    <w:rsid w:val="00EC0D48"/>
    <w:rsid w:val="00EC10B7"/>
    <w:rsid w:val="00EC4571"/>
    <w:rsid w:val="00EC462E"/>
    <w:rsid w:val="00EC531A"/>
    <w:rsid w:val="00EC5418"/>
    <w:rsid w:val="00EC6591"/>
    <w:rsid w:val="00EC6688"/>
    <w:rsid w:val="00EC672A"/>
    <w:rsid w:val="00EC676E"/>
    <w:rsid w:val="00EC7178"/>
    <w:rsid w:val="00EC7EF3"/>
    <w:rsid w:val="00ED03AC"/>
    <w:rsid w:val="00ED119D"/>
    <w:rsid w:val="00ED14AC"/>
    <w:rsid w:val="00ED1A69"/>
    <w:rsid w:val="00ED219B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6E1D"/>
    <w:rsid w:val="00EE7793"/>
    <w:rsid w:val="00EE77F9"/>
    <w:rsid w:val="00EE7BB7"/>
    <w:rsid w:val="00EE7D7C"/>
    <w:rsid w:val="00EF0311"/>
    <w:rsid w:val="00EF05A6"/>
    <w:rsid w:val="00EF0CB8"/>
    <w:rsid w:val="00EF0DEF"/>
    <w:rsid w:val="00EF0FC5"/>
    <w:rsid w:val="00EF1056"/>
    <w:rsid w:val="00EF1563"/>
    <w:rsid w:val="00EF1F84"/>
    <w:rsid w:val="00EF21FC"/>
    <w:rsid w:val="00EF2CD4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6916"/>
    <w:rsid w:val="00EF694B"/>
    <w:rsid w:val="00EF69F7"/>
    <w:rsid w:val="00F01176"/>
    <w:rsid w:val="00F012F7"/>
    <w:rsid w:val="00F01847"/>
    <w:rsid w:val="00F01C21"/>
    <w:rsid w:val="00F01FA5"/>
    <w:rsid w:val="00F029E9"/>
    <w:rsid w:val="00F02D88"/>
    <w:rsid w:val="00F0308D"/>
    <w:rsid w:val="00F03112"/>
    <w:rsid w:val="00F03178"/>
    <w:rsid w:val="00F03ED1"/>
    <w:rsid w:val="00F054FD"/>
    <w:rsid w:val="00F05636"/>
    <w:rsid w:val="00F057F9"/>
    <w:rsid w:val="00F06ECA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5D93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6C4"/>
    <w:rsid w:val="00F427CD"/>
    <w:rsid w:val="00F42812"/>
    <w:rsid w:val="00F42C2E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39F5"/>
    <w:rsid w:val="00F54132"/>
    <w:rsid w:val="00F55019"/>
    <w:rsid w:val="00F55228"/>
    <w:rsid w:val="00F569BF"/>
    <w:rsid w:val="00F56CC3"/>
    <w:rsid w:val="00F570CD"/>
    <w:rsid w:val="00F57438"/>
    <w:rsid w:val="00F57AE8"/>
    <w:rsid w:val="00F602A6"/>
    <w:rsid w:val="00F60C28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79A"/>
    <w:rsid w:val="00F74A2F"/>
    <w:rsid w:val="00F74CEC"/>
    <w:rsid w:val="00F76106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BC1"/>
    <w:rsid w:val="00F83F08"/>
    <w:rsid w:val="00F84584"/>
    <w:rsid w:val="00F84738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1222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75E"/>
    <w:rsid w:val="00FA6849"/>
    <w:rsid w:val="00FA7246"/>
    <w:rsid w:val="00FA7AEE"/>
    <w:rsid w:val="00FB0F04"/>
    <w:rsid w:val="00FB1A0B"/>
    <w:rsid w:val="00FB2432"/>
    <w:rsid w:val="00FB3347"/>
    <w:rsid w:val="00FB3878"/>
    <w:rsid w:val="00FB49B7"/>
    <w:rsid w:val="00FB4B70"/>
    <w:rsid w:val="00FB586E"/>
    <w:rsid w:val="00FB6386"/>
    <w:rsid w:val="00FB659D"/>
    <w:rsid w:val="00FB6D83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391B"/>
    <w:rsid w:val="00FC438A"/>
    <w:rsid w:val="00FC43C6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0E29"/>
    <w:rsid w:val="00FD111C"/>
    <w:rsid w:val="00FD158D"/>
    <w:rsid w:val="00FD1DC2"/>
    <w:rsid w:val="00FD2682"/>
    <w:rsid w:val="00FD2767"/>
    <w:rsid w:val="00FD29CE"/>
    <w:rsid w:val="00FD2BEE"/>
    <w:rsid w:val="00FD2CEB"/>
    <w:rsid w:val="00FD301B"/>
    <w:rsid w:val="00FD31B0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AF4"/>
    <w:rsid w:val="00FF4EA5"/>
    <w:rsid w:val="00FF5FE6"/>
    <w:rsid w:val="00FF7727"/>
    <w:rsid w:val="00FF7870"/>
    <w:rsid w:val="00FF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7705D1"/>
  <w15:docId w15:val="{B0E43F1E-B402-4517-BEF2-77C211B8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06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qFormat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262C1E"/>
    <w:pPr>
      <w:tabs>
        <w:tab w:val="left" w:pos="851"/>
      </w:tabs>
      <w:ind w:left="851" w:hanging="851"/>
    </w:pPr>
  </w:style>
  <w:style w:type="paragraph" w:customStyle="1" w:styleId="Default">
    <w:name w:val="Default"/>
    <w:rsid w:val="0009362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F045D233DC84ABF6CE9847E35C025" ma:contentTypeVersion="13" ma:contentTypeDescription="Create a new document." ma:contentTypeScope="" ma:versionID="5aea5a6859a0b21b443e5c632419efcd">
  <xsd:schema xmlns:xsd="http://www.w3.org/2001/XMLSchema" xmlns:xs="http://www.w3.org/2001/XMLSchema" xmlns:p="http://schemas.microsoft.com/office/2006/metadata/properties" xmlns:ns2="741c63c7-0405-4c0f-85bc-3f3123d8068b" xmlns:ns3="5132d411-debb-4613-8204-56af3ceade2d" targetNamespace="http://schemas.microsoft.com/office/2006/metadata/properties" ma:root="true" ma:fieldsID="c03cf03706c8daf782b9f46be98e9409" ns2:_="" ns3:_="">
    <xsd:import namespace="741c63c7-0405-4c0f-85bc-3f3123d8068b"/>
    <xsd:import namespace="5132d411-debb-4613-8204-56af3ceade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c63c7-0405-4c0f-85bc-3f3123d80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2d411-debb-4613-8204-56af3ceade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132d411-debb-4613-8204-56af3ceade2d">
      <UserInfo>
        <DisplayName>Balázs Lengyel</DisplayName>
        <AccountId>58</AccountId>
        <AccountType/>
      </UserInfo>
      <UserInfo>
        <DisplayName>Michela Bevilacqua</DisplayName>
        <AccountId>16</AccountId>
        <AccountType/>
      </UserInfo>
      <UserInfo>
        <DisplayName>Paul French</DisplayName>
        <AccountId>359</AccountId>
        <AccountType/>
      </UserInfo>
      <UserInfo>
        <DisplayName>Eoin McDonnell</DisplayName>
        <AccountId>658</AccountId>
        <AccountType/>
      </UserInfo>
      <UserInfo>
        <DisplayName>Robert Törnkvist</DisplayName>
        <AccountId>673</AccountId>
        <AccountType/>
      </UserInfo>
      <UserInfo>
        <DisplayName>Per Elmdahl</DisplayName>
        <AccountId>102</AccountId>
        <AccountType/>
      </UserInfo>
      <UserInfo>
        <DisplayName>Cintia Rosa</DisplayName>
        <AccountId>343</AccountId>
        <AccountType/>
      </UserInfo>
      <UserInfo>
        <DisplayName>Jan Groenendijk</DisplayName>
        <AccountId>148</AccountId>
        <AccountType/>
      </UserInfo>
      <UserInfo>
        <DisplayName>Zhulia Ayani</DisplayName>
        <AccountId>80</AccountId>
        <AccountType/>
      </UserInfo>
      <UserInfo>
        <DisplayName>Robert Petersen</DisplayName>
        <AccountId>77</AccountId>
        <AccountType/>
      </UserInfo>
      <UserInfo>
        <DisplayName>Junfeng Wang A</DisplayName>
        <AccountId>72</AccountId>
        <AccountType/>
      </UserInfo>
      <UserInfo>
        <DisplayName>Zu Qiang</DisplayName>
        <AccountId>13</AccountId>
        <AccountType/>
      </UserInfo>
      <UserInfo>
        <DisplayName>Mark Scott</DisplayName>
        <AccountId>82</AccountId>
        <AccountType/>
      </UserInfo>
      <UserInfo>
        <DisplayName>Jacqueline Beaulac S</DisplayName>
        <AccountId>6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7408F9-37FA-4847-967E-7D08E17EC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c63c7-0405-4c0f-85bc-3f3123d8068b"/>
    <ds:schemaRef ds:uri="5132d411-debb-4613-8204-56af3ceade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493B94-283B-4550-8ACC-6D2C47115A4F}">
  <ds:schemaRefs>
    <ds:schemaRef ds:uri="http://schemas.microsoft.com/office/2006/metadata/properties"/>
    <ds:schemaRef ds:uri="http://schemas.microsoft.com/office/infopath/2007/PartnerControls"/>
    <ds:schemaRef ds:uri="5132d411-debb-4613-8204-56af3ceade2d"/>
  </ds:schemaRefs>
</ds:datastoreItem>
</file>

<file path=customXml/itemProps4.xml><?xml version="1.0" encoding="utf-8"?>
<ds:datastoreItem xmlns:ds="http://schemas.openxmlformats.org/officeDocument/2006/customXml" ds:itemID="{77E8B786-80FB-4B3E-9CAC-657B746872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balazs159</cp:lastModifiedBy>
  <cp:revision>9</cp:revision>
  <dcterms:created xsi:type="dcterms:W3CDTF">2025-01-14T18:17:00Z</dcterms:created>
  <dcterms:modified xsi:type="dcterms:W3CDTF">2025-01-31T21:09:00Z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  <property fmtid="{D5CDD505-2E9C-101B-9397-08002B2CF9AE}" pid="13" name="ContentTypeId">
    <vt:lpwstr>0x010100172F045D233DC84ABF6CE9847E35C025</vt:lpwstr>
  </property>
</Properties>
</file>